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3354B"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</w:t>
      </w:r>
      <w:r w:rsidR="00960CCB" w:rsidRPr="00E427D8">
        <w:rPr>
          <w:rFonts w:ascii="Arial" w:hAnsi="Arial" w:cs="Arial"/>
          <w:b/>
          <w:sz w:val="24"/>
        </w:rPr>
        <w:t>1</w:t>
      </w:r>
      <w:r w:rsidR="00960CCB">
        <w:rPr>
          <w:rFonts w:ascii="Arial" w:hAnsi="Arial" w:cs="Arial" w:hint="eastAsia"/>
          <w:b/>
          <w:sz w:val="24"/>
          <w:lang w:eastAsia="ja-JP"/>
        </w:rPr>
        <w:t>7</w:t>
      </w:r>
      <w:r w:rsidR="00FC17EA">
        <w:rPr>
          <w:rFonts w:ascii="Arial" w:hAnsi="Arial" w:cs="Arial"/>
          <w:b/>
          <w:sz w:val="24"/>
          <w:lang w:eastAsia="ja-JP"/>
        </w:rPr>
        <w:t>3274</w:t>
      </w:r>
    </w:p>
    <w:p w:rsidR="00C022E3" w:rsidRDefault="00E3354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27. Nov.-1.Dec.</w:t>
      </w:r>
      <w:r w:rsidR="00960CCB" w:rsidRPr="00960CC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2017, Reno, USA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31AD">
        <w:rPr>
          <w:rFonts w:ascii="Arial" w:hAnsi="Arial"/>
          <w:b/>
          <w:lang w:val="en-US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r w:rsidR="00330736">
        <w:rPr>
          <w:rFonts w:ascii="Arial" w:hAnsi="Arial" w:cs="Arial" w:hint="eastAsia"/>
          <w:b/>
          <w:lang w:eastAsia="zh-CN"/>
        </w:rPr>
        <w:t>M</w:t>
      </w:r>
      <w:r w:rsidR="00871C3F">
        <w:rPr>
          <w:rFonts w:ascii="Arial" w:hAnsi="Arial" w:cs="Arial" w:hint="eastAsia"/>
          <w:b/>
          <w:lang w:eastAsia="zh-CN"/>
        </w:rPr>
        <w:t>alicious Internet Voice Systems</w:t>
      </w:r>
      <w:r w:rsidR="009F3712">
        <w:rPr>
          <w:rFonts w:ascii="Arial" w:hAnsi="Arial" w:cs="Arial" w:hint="eastAsia"/>
          <w:b/>
          <w:lang w:eastAsia="zh-CN"/>
        </w:rPr>
        <w:t xml:space="preserve"> detection</w:t>
      </w:r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A31AD">
        <w:rPr>
          <w:rFonts w:ascii="Arial" w:hAnsi="Arial"/>
          <w:b/>
          <w:lang w:eastAsia="zh-CN"/>
        </w:rPr>
        <w:t>Discussion</w:t>
      </w:r>
    </w:p>
    <w:p w:rsidR="00C022E3" w:rsidRDefault="00C022E3" w:rsidP="00A16F3D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0CC4">
        <w:rPr>
          <w:rFonts w:ascii="Arial" w:hAnsi="Arial"/>
          <w:b/>
        </w:rPr>
        <w:t>7.6.20</w:t>
      </w:r>
    </w:p>
    <w:p w:rsidR="00C022E3" w:rsidRDefault="00680FD2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2774A6">
        <w:tab/>
      </w:r>
      <w:r w:rsidR="002774A6">
        <w:rPr>
          <w:rFonts w:hint="eastAsia"/>
          <w:lang w:eastAsia="zh-CN"/>
        </w:rPr>
        <w:t>Introduction</w:t>
      </w:r>
    </w:p>
    <w:p w:rsidR="00B54E48" w:rsidRDefault="00795CC2" w:rsidP="00982BA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China Mobile detected </w:t>
      </w:r>
      <w:r w:rsidR="00CE38A5">
        <w:rPr>
          <w:rFonts w:hint="eastAsia"/>
          <w:lang w:eastAsia="zh-CN"/>
        </w:rPr>
        <w:t xml:space="preserve">thousands of </w:t>
      </w:r>
      <w:r w:rsidR="00983CBD">
        <w:rPr>
          <w:rFonts w:hint="eastAsia"/>
          <w:lang w:eastAsia="zh-CN"/>
        </w:rPr>
        <w:t>ma</w:t>
      </w:r>
      <w:r w:rsidR="00582C70">
        <w:rPr>
          <w:rFonts w:hint="eastAsia"/>
          <w:lang w:eastAsia="zh-CN"/>
        </w:rPr>
        <w:t>li</w:t>
      </w:r>
      <w:r w:rsidR="00155D0F">
        <w:rPr>
          <w:rFonts w:hint="eastAsia"/>
          <w:lang w:eastAsia="zh-CN"/>
        </w:rPr>
        <w:t>cious Internet Voice Systems on the worldwide Internet</w:t>
      </w:r>
      <w:r w:rsidR="00F2601F">
        <w:rPr>
          <w:rFonts w:hint="eastAsia"/>
          <w:lang w:eastAsia="zh-CN"/>
        </w:rPr>
        <w:t>.</w:t>
      </w:r>
      <w:r w:rsidR="00934DA6">
        <w:rPr>
          <w:rFonts w:hint="eastAsia"/>
          <w:lang w:eastAsia="zh-CN"/>
        </w:rPr>
        <w:t xml:space="preserve"> </w:t>
      </w:r>
      <w:r w:rsidR="00F402E8">
        <w:rPr>
          <w:rFonts w:hint="eastAsia"/>
          <w:lang w:eastAsia="zh-CN"/>
        </w:rPr>
        <w:t xml:space="preserve">They can be used </w:t>
      </w:r>
      <w:r w:rsidR="00BA30C3">
        <w:rPr>
          <w:lang w:eastAsia="zh-CN"/>
        </w:rPr>
        <w:t xml:space="preserve">to </w:t>
      </w:r>
      <w:r w:rsidR="00BA30C3" w:rsidRPr="00F402E8">
        <w:rPr>
          <w:lang w:eastAsia="zh-CN"/>
        </w:rPr>
        <w:t>perform</w:t>
      </w:r>
      <w:r w:rsidR="00BE633F">
        <w:rPr>
          <w:rFonts w:hint="eastAsia"/>
          <w:lang w:eastAsia="zh-CN"/>
        </w:rPr>
        <w:t xml:space="preserve"> </w:t>
      </w:r>
      <w:r w:rsidR="00CE6535">
        <w:rPr>
          <w:rFonts w:hint="eastAsia"/>
          <w:lang w:eastAsia="zh-CN"/>
        </w:rPr>
        <w:t xml:space="preserve">many kinds of frauds, including </w:t>
      </w:r>
      <w:r w:rsidR="00BE633F">
        <w:rPr>
          <w:rFonts w:hint="eastAsia"/>
          <w:lang w:eastAsia="zh-CN"/>
        </w:rPr>
        <w:t>the following attacks:</w:t>
      </w:r>
    </w:p>
    <w:p w:rsidR="00BE633F" w:rsidRDefault="00FE4F5F" w:rsidP="00FE4F5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(1) </w:t>
      </w:r>
      <w:r w:rsidR="009B3551">
        <w:rPr>
          <w:rFonts w:hint="eastAsia"/>
          <w:lang w:eastAsia="zh-CN"/>
        </w:rPr>
        <w:t>Wangiri</w:t>
      </w:r>
      <w:r w:rsidR="00D01B84">
        <w:rPr>
          <w:rFonts w:hint="eastAsia"/>
          <w:lang w:eastAsia="zh-CN"/>
        </w:rPr>
        <w:t>.</w:t>
      </w:r>
      <w:r w:rsidR="00A07B67">
        <w:rPr>
          <w:rFonts w:hint="eastAsia"/>
          <w:lang w:eastAsia="zh-CN"/>
        </w:rPr>
        <w:t xml:space="preserve"> On</w:t>
      </w:r>
      <w:r w:rsidR="00D01B84">
        <w:rPr>
          <w:rFonts w:hint="eastAsia"/>
          <w:lang w:eastAsia="zh-CN"/>
        </w:rPr>
        <w:t>e</w:t>
      </w:r>
      <w:r w:rsidR="00A07B67">
        <w:rPr>
          <w:rFonts w:hint="eastAsia"/>
          <w:lang w:eastAsia="zh-CN"/>
        </w:rPr>
        <w:t xml:space="preserve"> Ring and Cut</w:t>
      </w:r>
      <w:r w:rsidR="00785442">
        <w:rPr>
          <w:rFonts w:hint="eastAsia"/>
          <w:lang w:eastAsia="zh-CN"/>
        </w:rPr>
        <w:t xml:space="preserve">. These systems </w:t>
      </w:r>
      <w:r w:rsidR="00785442" w:rsidRPr="00785442">
        <w:rPr>
          <w:lang w:eastAsia="zh-CN"/>
        </w:rPr>
        <w:t>are used to make many short-duration calls, mainly to mobile devices, leaving a missed call number</w:t>
      </w:r>
      <w:r w:rsidR="00BC63DB">
        <w:rPr>
          <w:rFonts w:hint="eastAsia"/>
          <w:lang w:eastAsia="zh-CN"/>
        </w:rPr>
        <w:t xml:space="preserve">, </w:t>
      </w:r>
      <w:r w:rsidR="00BC63DB" w:rsidRPr="00BC63DB">
        <w:rPr>
          <w:lang w:eastAsia="zh-CN"/>
        </w:rPr>
        <w:t>in the hope that the victim will call back</w:t>
      </w:r>
      <w:r w:rsidR="00DF1FF6">
        <w:rPr>
          <w:rFonts w:hint="eastAsia"/>
          <w:lang w:eastAsia="zh-CN"/>
        </w:rPr>
        <w:t xml:space="preserve"> IVR</w:t>
      </w:r>
      <w:r w:rsidR="00C42B2E">
        <w:rPr>
          <w:rFonts w:hint="eastAsia"/>
          <w:lang w:eastAsia="zh-CN"/>
        </w:rPr>
        <w:t xml:space="preserve"> advertising</w:t>
      </w:r>
      <w:r w:rsidR="009243E5">
        <w:rPr>
          <w:rFonts w:hint="eastAsia"/>
          <w:lang w:eastAsia="zh-CN"/>
        </w:rPr>
        <w:t xml:space="preserve"> systems</w:t>
      </w:r>
      <w:r w:rsidR="00BC63DB">
        <w:rPr>
          <w:rFonts w:hint="eastAsia"/>
          <w:lang w:eastAsia="zh-CN"/>
        </w:rPr>
        <w:t>.</w:t>
      </w:r>
    </w:p>
    <w:p w:rsidR="00FE4F5F" w:rsidRDefault="00FE4F5F" w:rsidP="00982BA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(2) </w:t>
      </w:r>
      <w:r w:rsidR="00AF3B5A">
        <w:rPr>
          <w:rFonts w:hint="eastAsia"/>
          <w:lang w:eastAsia="zh-CN"/>
        </w:rPr>
        <w:t xml:space="preserve">Call of Death. </w:t>
      </w:r>
      <w:r w:rsidR="00F61A00">
        <w:rPr>
          <w:rFonts w:hint="eastAsia"/>
          <w:lang w:eastAsia="zh-CN"/>
        </w:rPr>
        <w:t xml:space="preserve">These systems are used to </w:t>
      </w:r>
      <w:r w:rsidR="00A44FB4">
        <w:rPr>
          <w:lang w:eastAsia="zh-CN"/>
        </w:rPr>
        <w:t>send</w:t>
      </w:r>
      <w:r w:rsidR="00A44FB4">
        <w:rPr>
          <w:rFonts w:hint="eastAsia"/>
          <w:lang w:eastAsia="zh-CN"/>
        </w:rPr>
        <w:t xml:space="preserve"> </w:t>
      </w:r>
      <w:r w:rsidR="00D5050B">
        <w:rPr>
          <w:rFonts w:hint="eastAsia"/>
          <w:lang w:eastAsia="zh-CN"/>
        </w:rPr>
        <w:t xml:space="preserve">many </w:t>
      </w:r>
      <w:r w:rsidR="00260797">
        <w:rPr>
          <w:rFonts w:hint="eastAsia"/>
          <w:lang w:eastAsia="zh-CN"/>
        </w:rPr>
        <w:t xml:space="preserve">calls to one </w:t>
      </w:r>
      <w:r w:rsidR="00603760">
        <w:rPr>
          <w:rFonts w:hint="eastAsia"/>
          <w:lang w:eastAsia="zh-CN"/>
        </w:rPr>
        <w:t xml:space="preserve">mobile phone continually to </w:t>
      </w:r>
      <w:r w:rsidR="00F04DC9">
        <w:rPr>
          <w:lang w:eastAsia="zh-CN"/>
        </w:rPr>
        <w:t xml:space="preserve">block phone users to </w:t>
      </w:r>
      <w:r w:rsidR="0010086A">
        <w:rPr>
          <w:rFonts w:hint="eastAsia"/>
          <w:lang w:eastAsia="zh-CN"/>
        </w:rPr>
        <w:t>make a call</w:t>
      </w:r>
      <w:r w:rsidR="00F04DC9">
        <w:rPr>
          <w:lang w:eastAsia="zh-CN"/>
        </w:rPr>
        <w:t xml:space="preserve"> in/out</w:t>
      </w:r>
      <w:r w:rsidR="00A07113">
        <w:rPr>
          <w:lang w:eastAsia="zh-CN"/>
        </w:rPr>
        <w:t>.</w:t>
      </w:r>
      <w:r w:rsidR="00436A8A">
        <w:rPr>
          <w:rFonts w:hint="eastAsia"/>
          <w:lang w:eastAsia="zh-CN"/>
        </w:rPr>
        <w:t xml:space="preserve"> </w:t>
      </w:r>
      <w:r w:rsidR="00085C01">
        <w:rPr>
          <w:rFonts w:hint="eastAsia"/>
          <w:lang w:eastAsia="zh-CN"/>
        </w:rPr>
        <w:t xml:space="preserve">Phones users </w:t>
      </w:r>
      <w:r w:rsidR="000C477E">
        <w:rPr>
          <w:rFonts w:hint="eastAsia"/>
          <w:lang w:eastAsia="zh-CN"/>
        </w:rPr>
        <w:t>have to turn off mobile devices</w:t>
      </w:r>
      <w:r w:rsidR="00857C35">
        <w:rPr>
          <w:rFonts w:hint="eastAsia"/>
          <w:lang w:eastAsia="zh-CN"/>
        </w:rPr>
        <w:t>.</w:t>
      </w:r>
    </w:p>
    <w:p w:rsidR="00857C35" w:rsidRDefault="002F4683" w:rsidP="00982BA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(3) </w:t>
      </w:r>
      <w:r w:rsidR="00012BD9">
        <w:rPr>
          <w:rFonts w:hint="eastAsia"/>
          <w:lang w:eastAsia="zh-CN"/>
        </w:rPr>
        <w:t xml:space="preserve">SPIT. </w:t>
      </w:r>
      <w:r w:rsidR="00DE607E">
        <w:rPr>
          <w:rFonts w:hint="eastAsia"/>
          <w:lang w:eastAsia="zh-CN"/>
        </w:rPr>
        <w:t>S</w:t>
      </w:r>
      <w:r w:rsidR="00DE607E" w:rsidRPr="00DE607E">
        <w:rPr>
          <w:lang w:eastAsia="zh-CN"/>
        </w:rPr>
        <w:t>pam over Internet telephony</w:t>
      </w:r>
      <w:r w:rsidR="00BB33A5">
        <w:rPr>
          <w:rFonts w:hint="eastAsia"/>
          <w:lang w:eastAsia="zh-CN"/>
        </w:rPr>
        <w:t>.</w:t>
      </w:r>
      <w:r w:rsidR="003A0318">
        <w:rPr>
          <w:rFonts w:hint="eastAsia"/>
          <w:lang w:eastAsia="zh-CN"/>
        </w:rPr>
        <w:t xml:space="preserve"> </w:t>
      </w:r>
      <w:r w:rsidR="00D54C14">
        <w:rPr>
          <w:rFonts w:hint="eastAsia"/>
          <w:lang w:eastAsia="zh-CN"/>
        </w:rPr>
        <w:t xml:space="preserve">These systems are used to send </w:t>
      </w:r>
      <w:r w:rsidR="00D54C14" w:rsidRPr="00D54C14">
        <w:rPr>
          <w:lang w:eastAsia="zh-CN"/>
        </w:rPr>
        <w:t>unsolicited, automatically</w:t>
      </w:r>
      <w:r w:rsidR="00690011">
        <w:rPr>
          <w:rFonts w:hint="eastAsia"/>
          <w:lang w:eastAsia="zh-CN"/>
        </w:rPr>
        <w:t xml:space="preserve"> calls to </w:t>
      </w:r>
      <w:r w:rsidR="00910E01">
        <w:rPr>
          <w:rFonts w:hint="eastAsia"/>
          <w:lang w:eastAsia="zh-CN"/>
        </w:rPr>
        <w:t xml:space="preserve">mobile phone users containing </w:t>
      </w:r>
      <w:r w:rsidR="00690011">
        <w:rPr>
          <w:rFonts w:hint="eastAsia"/>
          <w:lang w:eastAsia="zh-CN"/>
        </w:rPr>
        <w:t>advertising messages</w:t>
      </w:r>
      <w:r w:rsidR="00717FBF">
        <w:rPr>
          <w:rFonts w:hint="eastAsia"/>
          <w:lang w:eastAsia="zh-CN"/>
        </w:rPr>
        <w:t>.</w:t>
      </w:r>
    </w:p>
    <w:p w:rsidR="00426237" w:rsidRPr="00315DBA" w:rsidRDefault="00B06B77" w:rsidP="00860FA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(4) Spoofed call. </w:t>
      </w:r>
      <w:r w:rsidR="00613F7F">
        <w:rPr>
          <w:rFonts w:hint="eastAsia"/>
          <w:lang w:eastAsia="zh-CN"/>
        </w:rPr>
        <w:t>Spoofing authorities with intent to fraud and obtain money.</w:t>
      </w:r>
      <w:r w:rsidR="008A191A">
        <w:rPr>
          <w:rFonts w:hint="eastAsia"/>
          <w:lang w:eastAsia="zh-CN"/>
        </w:rPr>
        <w:t xml:space="preserve"> </w:t>
      </w:r>
    </w:p>
    <w:p w:rsidR="00C022E3" w:rsidRDefault="00E933D4">
      <w:pPr>
        <w:pStyle w:val="1"/>
      </w:pPr>
      <w:r>
        <w:rPr>
          <w:rFonts w:hint="eastAsia"/>
          <w:lang w:eastAsia="zh-CN"/>
        </w:rPr>
        <w:t>2</w:t>
      </w:r>
      <w:r w:rsidR="00C022E3">
        <w:tab/>
        <w:t>Det</w:t>
      </w:r>
      <w:r w:rsidR="002F269B">
        <w:rPr>
          <w:rFonts w:hint="eastAsia"/>
          <w:lang w:eastAsia="zh-CN"/>
        </w:rPr>
        <w:t>ection</w:t>
      </w:r>
    </w:p>
    <w:p w:rsidR="00981C21" w:rsidRDefault="0016552A">
      <w:pPr>
        <w:rPr>
          <w:lang w:eastAsia="zh-CN"/>
        </w:rPr>
      </w:pPr>
      <w:r w:rsidRPr="0016552A">
        <w:rPr>
          <w:lang w:eastAsia="zh-CN"/>
        </w:rPr>
        <w:t>One</w:t>
      </w:r>
      <w:r w:rsidR="00F04DC9">
        <w:rPr>
          <w:lang w:eastAsia="zh-CN"/>
        </w:rPr>
        <w:t xml:space="preserve"> </w:t>
      </w:r>
      <w:r w:rsidR="009052E0">
        <w:rPr>
          <w:rFonts w:hint="eastAsia"/>
          <w:lang w:eastAsia="zh-CN"/>
        </w:rPr>
        <w:t xml:space="preserve">example </w:t>
      </w:r>
      <w:r w:rsidR="001C3A7F" w:rsidRPr="0016552A">
        <w:rPr>
          <w:lang w:eastAsia="zh-CN"/>
        </w:rPr>
        <w:t xml:space="preserve">of </w:t>
      </w:r>
      <w:r w:rsidR="001C3A7F">
        <w:rPr>
          <w:lang w:eastAsia="zh-CN"/>
        </w:rPr>
        <w:t>malicious</w:t>
      </w:r>
      <w:r w:rsidR="00881B39">
        <w:rPr>
          <w:rFonts w:hint="eastAsia"/>
          <w:lang w:eastAsia="zh-CN"/>
        </w:rPr>
        <w:t xml:space="preserve"> Internet Voice Systems </w:t>
      </w:r>
      <w:r w:rsidR="006F0206">
        <w:rPr>
          <w:rFonts w:hint="eastAsia"/>
          <w:lang w:eastAsia="zh-CN"/>
        </w:rPr>
        <w:t>we found:</w:t>
      </w:r>
    </w:p>
    <w:p w:rsidR="006F0206" w:rsidRDefault="00597F10" w:rsidP="00597F10">
      <w:pPr>
        <w:rPr>
          <w:lang w:eastAsia="zh-CN"/>
        </w:rPr>
      </w:pPr>
      <w:r w:rsidRPr="00597F10">
        <w:rPr>
          <w:lang w:eastAsia="zh-CN"/>
        </w:rPr>
        <w:t xml:space="preserve">(1) </w:t>
      </w:r>
      <w:r w:rsidR="005E76CF">
        <w:rPr>
          <w:rFonts w:hint="eastAsia"/>
          <w:lang w:eastAsia="zh-CN"/>
        </w:rPr>
        <w:t>Server IP is located in USA.</w:t>
      </w:r>
    </w:p>
    <w:p w:rsidR="005E76CF" w:rsidRDefault="00A141C1" w:rsidP="005E76CF">
      <w:pPr>
        <w:jc w:val="both"/>
        <w:rPr>
          <w:lang w:eastAsia="zh-CN"/>
        </w:rPr>
      </w:pPr>
      <w:r>
        <w:rPr>
          <w:rFonts w:hint="eastAsia"/>
          <w:lang w:eastAsia="zh-CN"/>
        </w:rPr>
        <w:t>(2) Users</w:t>
      </w:r>
      <w:r w:rsidR="000F4B2E">
        <w:rPr>
          <w:rFonts w:hint="eastAsia"/>
          <w:lang w:eastAsia="zh-CN"/>
        </w:rPr>
        <w:t xml:space="preserve"> login in Japan</w:t>
      </w:r>
    </w:p>
    <w:p w:rsidR="00597F10" w:rsidRDefault="000F4B2E" w:rsidP="005E76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(3) </w:t>
      </w:r>
      <w:r w:rsidR="004143A9">
        <w:rPr>
          <w:rFonts w:hint="eastAsia"/>
          <w:lang w:eastAsia="zh-CN"/>
        </w:rPr>
        <w:t xml:space="preserve">Spoofing </w:t>
      </w:r>
      <w:r w:rsidR="00D734EF">
        <w:rPr>
          <w:rFonts w:hint="eastAsia"/>
          <w:lang w:eastAsia="zh-CN"/>
        </w:rPr>
        <w:t>Beijing</w:t>
      </w:r>
      <w:r w:rsidR="00FE7D45">
        <w:rPr>
          <w:rFonts w:hint="eastAsia"/>
          <w:lang w:eastAsia="zh-CN"/>
        </w:rPr>
        <w:t xml:space="preserve"> </w:t>
      </w:r>
      <w:r w:rsidR="00857B0F">
        <w:rPr>
          <w:rFonts w:hint="eastAsia"/>
          <w:lang w:eastAsia="zh-CN"/>
        </w:rPr>
        <w:t>local</w:t>
      </w:r>
      <w:r w:rsidR="00FE7D45">
        <w:rPr>
          <w:rFonts w:hint="eastAsia"/>
          <w:lang w:eastAsia="zh-CN"/>
        </w:rPr>
        <w:t xml:space="preserve"> number</w:t>
      </w:r>
    </w:p>
    <w:p w:rsidR="00FE7D45" w:rsidRDefault="00FE7D45" w:rsidP="005E76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(4) </w:t>
      </w:r>
      <w:r w:rsidR="00FF2D44">
        <w:rPr>
          <w:rFonts w:hint="eastAsia"/>
          <w:lang w:eastAsia="zh-CN"/>
        </w:rPr>
        <w:t xml:space="preserve">Sending Call of Death to </w:t>
      </w:r>
      <w:r w:rsidR="00344D92">
        <w:rPr>
          <w:rFonts w:hint="eastAsia"/>
          <w:lang w:eastAsia="zh-CN"/>
        </w:rPr>
        <w:t>mobile users of Guangdong provi</w:t>
      </w:r>
      <w:r w:rsidR="00F04DC9">
        <w:rPr>
          <w:lang w:eastAsia="zh-CN"/>
        </w:rPr>
        <w:t>nce</w:t>
      </w:r>
      <w:r w:rsidR="00344D92">
        <w:rPr>
          <w:rFonts w:hint="eastAsia"/>
          <w:lang w:eastAsia="zh-CN"/>
        </w:rPr>
        <w:t>.</w:t>
      </w:r>
      <w:r w:rsidR="00B40304">
        <w:rPr>
          <w:rFonts w:hint="eastAsia"/>
          <w:lang w:eastAsia="zh-CN"/>
        </w:rPr>
        <w:t xml:space="preserve"> </w:t>
      </w:r>
      <w:r w:rsidR="00060F1D">
        <w:rPr>
          <w:rFonts w:hint="eastAsia"/>
          <w:lang w:eastAsia="zh-CN"/>
        </w:rPr>
        <w:t>Some</w:t>
      </w:r>
      <w:r w:rsidR="008B01B9">
        <w:rPr>
          <w:rFonts w:hint="eastAsia"/>
          <w:lang w:eastAsia="zh-CN"/>
        </w:rPr>
        <w:t xml:space="preserve"> </w:t>
      </w:r>
      <w:r w:rsidR="00060F1D">
        <w:rPr>
          <w:lang w:eastAsia="zh-CN"/>
        </w:rPr>
        <w:t>customer</w:t>
      </w:r>
      <w:r w:rsidR="00060F1D">
        <w:rPr>
          <w:rFonts w:hint="eastAsia"/>
          <w:lang w:eastAsia="zh-CN"/>
        </w:rPr>
        <w:t>s</w:t>
      </w:r>
      <w:r w:rsidR="00060F1D">
        <w:rPr>
          <w:lang w:eastAsia="zh-CN"/>
        </w:rPr>
        <w:t xml:space="preserve"> received</w:t>
      </w:r>
      <w:r w:rsidR="008B01B9">
        <w:rPr>
          <w:rFonts w:hint="eastAsia"/>
          <w:lang w:eastAsia="zh-CN"/>
        </w:rPr>
        <w:t xml:space="preserve"> about 2000 calls in one day.</w:t>
      </w:r>
    </w:p>
    <w:p w:rsidR="000665AA" w:rsidRPr="00597F10" w:rsidRDefault="000665AA" w:rsidP="005E76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(5) </w:t>
      </w:r>
      <w:r w:rsidR="00765B9D">
        <w:rPr>
          <w:rFonts w:hint="eastAsia"/>
          <w:lang w:eastAsia="zh-CN"/>
        </w:rPr>
        <w:t xml:space="preserve">Configured tens of </w:t>
      </w:r>
      <w:r w:rsidR="004A09D7">
        <w:rPr>
          <w:rFonts w:hint="eastAsia"/>
          <w:lang w:eastAsia="zh-CN"/>
        </w:rPr>
        <w:t>SIP Trunk</w:t>
      </w:r>
      <w:r w:rsidR="00F04DC9">
        <w:rPr>
          <w:lang w:eastAsia="zh-CN"/>
        </w:rPr>
        <w:t>s</w:t>
      </w:r>
      <w:r w:rsidR="0019766A">
        <w:rPr>
          <w:rFonts w:hint="eastAsia"/>
          <w:lang w:eastAsia="zh-CN"/>
        </w:rPr>
        <w:t xml:space="preserve"> </w:t>
      </w:r>
      <w:r w:rsidR="003B1954">
        <w:rPr>
          <w:rFonts w:hint="eastAsia"/>
          <w:lang w:eastAsia="zh-CN"/>
        </w:rPr>
        <w:t xml:space="preserve">to network operators </w:t>
      </w:r>
      <w:r w:rsidR="0019766A">
        <w:rPr>
          <w:rFonts w:hint="eastAsia"/>
          <w:lang w:eastAsia="zh-CN"/>
        </w:rPr>
        <w:t>worldwide.</w:t>
      </w:r>
    </w:p>
    <w:p w:rsidR="00A219BE" w:rsidRDefault="000009F9">
      <w:pPr>
        <w:rPr>
          <w:lang w:eastAsia="zh-CN"/>
        </w:rPr>
      </w:pPr>
      <w:r>
        <w:rPr>
          <w:rFonts w:hint="eastAsia"/>
          <w:lang w:eastAsia="zh-CN"/>
        </w:rPr>
        <w:t xml:space="preserve">Through detection and analysis, we found </w:t>
      </w:r>
      <w:r w:rsidR="000311C2">
        <w:rPr>
          <w:rFonts w:hint="eastAsia"/>
          <w:lang w:eastAsia="zh-CN"/>
        </w:rPr>
        <w:t xml:space="preserve">this Internet Voice Systems </w:t>
      </w:r>
      <w:r w:rsidR="00F76943">
        <w:rPr>
          <w:rFonts w:hint="eastAsia"/>
          <w:lang w:eastAsia="zh-CN"/>
        </w:rPr>
        <w:t>is a SIP Server,</w:t>
      </w:r>
      <w:r w:rsidR="007048FD">
        <w:rPr>
          <w:rFonts w:hint="eastAsia"/>
          <w:lang w:eastAsia="zh-CN"/>
        </w:rPr>
        <w:t xml:space="preserve"> </w:t>
      </w:r>
      <w:r w:rsidR="006746DD">
        <w:rPr>
          <w:rFonts w:hint="eastAsia"/>
          <w:lang w:eastAsia="zh-CN"/>
        </w:rPr>
        <w:t xml:space="preserve">with specific softer banner and </w:t>
      </w:r>
      <w:r w:rsidR="008813F1">
        <w:rPr>
          <w:rFonts w:hint="eastAsia"/>
          <w:lang w:eastAsia="zh-CN"/>
        </w:rPr>
        <w:t>signature.</w:t>
      </w:r>
      <w:r w:rsidR="0036686D">
        <w:rPr>
          <w:rFonts w:hint="eastAsia"/>
          <w:lang w:eastAsia="zh-CN"/>
        </w:rPr>
        <w:t xml:space="preserve"> </w:t>
      </w:r>
      <w:r w:rsidR="00EA61BC">
        <w:rPr>
          <w:rFonts w:hint="eastAsia"/>
          <w:lang w:eastAsia="zh-CN"/>
        </w:rPr>
        <w:t>Based on this bann</w:t>
      </w:r>
      <w:r w:rsidR="00883ED8">
        <w:rPr>
          <w:rFonts w:hint="eastAsia"/>
          <w:lang w:eastAsia="zh-CN"/>
        </w:rPr>
        <w:t xml:space="preserve">er and signature we found </w:t>
      </w:r>
      <w:r w:rsidR="00F3404D">
        <w:rPr>
          <w:rFonts w:hint="eastAsia"/>
          <w:lang w:eastAsia="zh-CN"/>
        </w:rPr>
        <w:t xml:space="preserve">about 500 similar </w:t>
      </w:r>
      <w:r w:rsidR="004F2C7C">
        <w:rPr>
          <w:rFonts w:hint="eastAsia"/>
          <w:lang w:eastAsia="zh-CN"/>
        </w:rPr>
        <w:t>systems on Internet worldwide.</w:t>
      </w:r>
      <w:r w:rsidR="00F97245">
        <w:rPr>
          <w:rFonts w:hint="eastAsia"/>
          <w:lang w:eastAsia="zh-CN"/>
        </w:rPr>
        <w:t xml:space="preserve"> </w:t>
      </w:r>
      <w:r w:rsidR="00646BEA">
        <w:rPr>
          <w:rFonts w:hint="eastAsia"/>
          <w:lang w:eastAsia="zh-CN"/>
        </w:rPr>
        <w:t>All of these are used to send Wangiri, Call of Death or SPIT.</w:t>
      </w:r>
    </w:p>
    <w:p w:rsidR="00027487" w:rsidRDefault="00716A77">
      <w:pPr>
        <w:rPr>
          <w:lang w:eastAsia="zh-CN"/>
        </w:rPr>
      </w:pPr>
      <w:r>
        <w:rPr>
          <w:rFonts w:hint="eastAsia"/>
          <w:lang w:eastAsia="zh-CN"/>
        </w:rPr>
        <w:t xml:space="preserve">Many similar </w:t>
      </w:r>
      <w:r w:rsidR="00EB551A">
        <w:rPr>
          <w:rFonts w:hint="eastAsia"/>
          <w:lang w:eastAsia="zh-CN"/>
        </w:rPr>
        <w:t xml:space="preserve">malicious </w:t>
      </w:r>
      <w:r w:rsidR="00B378D3">
        <w:rPr>
          <w:rFonts w:hint="eastAsia"/>
          <w:lang w:eastAsia="zh-CN"/>
        </w:rPr>
        <w:t>Internet Voice Systems are interconnected</w:t>
      </w:r>
      <w:r w:rsidR="00027487" w:rsidRPr="00027487">
        <w:rPr>
          <w:lang w:eastAsia="zh-CN"/>
        </w:rPr>
        <w:t>, and</w:t>
      </w:r>
      <w:r w:rsidR="0079189D">
        <w:rPr>
          <w:rFonts w:hint="eastAsia"/>
          <w:lang w:eastAsia="zh-CN"/>
        </w:rPr>
        <w:t xml:space="preserve"> become</w:t>
      </w:r>
      <w:r w:rsidR="00B378D3">
        <w:rPr>
          <w:rFonts w:hint="eastAsia"/>
          <w:lang w:eastAsia="zh-CN"/>
        </w:rPr>
        <w:t xml:space="preserve"> </w:t>
      </w:r>
      <w:r w:rsidR="0079189D">
        <w:rPr>
          <w:rFonts w:hint="eastAsia"/>
          <w:lang w:eastAsia="zh-CN"/>
        </w:rPr>
        <w:t xml:space="preserve">a large </w:t>
      </w:r>
      <w:r w:rsidR="00F04DC9">
        <w:rPr>
          <w:lang w:eastAsia="zh-CN"/>
        </w:rPr>
        <w:t xml:space="preserve">underground </w:t>
      </w:r>
      <w:r w:rsidR="00B378D3">
        <w:rPr>
          <w:rFonts w:hint="eastAsia"/>
          <w:lang w:eastAsia="zh-CN"/>
        </w:rPr>
        <w:t>voice network.</w:t>
      </w:r>
    </w:p>
    <w:p w:rsidR="00131A46" w:rsidRDefault="00131A46">
      <w:pPr>
        <w:rPr>
          <w:lang w:eastAsia="zh-CN"/>
        </w:rPr>
      </w:pPr>
      <w:r>
        <w:rPr>
          <w:rFonts w:hint="eastAsia"/>
          <w:lang w:eastAsia="zh-CN"/>
        </w:rPr>
        <w:t xml:space="preserve">How can network operators protect </w:t>
      </w:r>
      <w:r w:rsidR="00360DF8">
        <w:rPr>
          <w:rFonts w:hint="eastAsia"/>
          <w:lang w:eastAsia="zh-CN"/>
        </w:rPr>
        <w:t xml:space="preserve">customers from unwanted calls </w:t>
      </w:r>
      <w:r w:rsidR="00F04DC9">
        <w:rPr>
          <w:lang w:eastAsia="zh-CN"/>
        </w:rPr>
        <w:t xml:space="preserve">originating </w:t>
      </w:r>
      <w:r w:rsidR="00360DF8">
        <w:rPr>
          <w:rFonts w:hint="eastAsia"/>
          <w:lang w:eastAsia="zh-CN"/>
        </w:rPr>
        <w:t>from these malicious Internet Voice Systems?</w:t>
      </w:r>
    </w:p>
    <w:p w:rsidR="003E396E" w:rsidRDefault="006077E5" w:rsidP="003E396E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="003E396E">
        <w:tab/>
      </w:r>
      <w:r w:rsidR="003E396E">
        <w:tab/>
      </w:r>
      <w:r w:rsidR="00C22E8A">
        <w:rPr>
          <w:rFonts w:hint="eastAsia"/>
          <w:lang w:eastAsia="zh-CN"/>
        </w:rPr>
        <w:t>Proposal</w:t>
      </w:r>
    </w:p>
    <w:p w:rsidR="009F7AFF" w:rsidRDefault="002F2CA1" w:rsidP="003E396E">
      <w:pPr>
        <w:rPr>
          <w:lang w:eastAsia="zh-CN"/>
        </w:rPr>
      </w:pPr>
      <w:r w:rsidRPr="002F2CA1">
        <w:rPr>
          <w:lang w:eastAsia="zh-CN"/>
        </w:rPr>
        <w:t>It is prop</w:t>
      </w:r>
      <w:r>
        <w:rPr>
          <w:lang w:eastAsia="zh-CN"/>
        </w:rPr>
        <w:t>osed that SA3 discuss and study</w:t>
      </w:r>
      <w:r w:rsidR="005E49BA">
        <w:rPr>
          <w:rFonts w:hint="eastAsia"/>
          <w:lang w:eastAsia="zh-CN"/>
        </w:rPr>
        <w:t xml:space="preserve"> </w:t>
      </w:r>
      <w:r w:rsidR="00B43C2E">
        <w:rPr>
          <w:rFonts w:hint="eastAsia"/>
          <w:lang w:eastAsia="zh-CN"/>
        </w:rPr>
        <w:t>how to detect these systems, to distinguish 3GPP network calls from malicious voice system calls</w:t>
      </w:r>
      <w:r w:rsidR="003E525D">
        <w:rPr>
          <w:rFonts w:hint="eastAsia"/>
          <w:lang w:eastAsia="zh-CN"/>
        </w:rPr>
        <w:t xml:space="preserve">, or to </w:t>
      </w:r>
      <w:r w:rsidR="00A5181D">
        <w:rPr>
          <w:rFonts w:hint="eastAsia"/>
          <w:lang w:eastAsia="zh-CN"/>
        </w:rPr>
        <w:t xml:space="preserve">propose </w:t>
      </w:r>
      <w:r w:rsidR="00DA6E59" w:rsidRPr="00DA6E59">
        <w:rPr>
          <w:lang w:eastAsia="zh-CN"/>
        </w:rPr>
        <w:t>sufficient functionalit</w:t>
      </w:r>
      <w:r w:rsidR="00F04DC9">
        <w:rPr>
          <w:lang w:eastAsia="zh-CN"/>
        </w:rPr>
        <w:t>ies</w:t>
      </w:r>
      <w:r w:rsidR="00DA6E59" w:rsidRPr="00DA6E59">
        <w:rPr>
          <w:lang w:eastAsia="zh-CN"/>
        </w:rPr>
        <w:t xml:space="preserve"> in </w:t>
      </w:r>
      <w:r w:rsidR="00A5181D">
        <w:rPr>
          <w:rFonts w:hint="eastAsia"/>
          <w:lang w:eastAsia="zh-CN"/>
        </w:rPr>
        <w:t>3GPP networks</w:t>
      </w:r>
      <w:r w:rsidR="00DA6E59" w:rsidRPr="00DA6E59">
        <w:rPr>
          <w:lang w:eastAsia="zh-CN"/>
        </w:rPr>
        <w:t xml:space="preserve"> to perform mitigation</w:t>
      </w:r>
      <w:r w:rsidR="00121C59">
        <w:rPr>
          <w:rFonts w:hint="eastAsia"/>
          <w:lang w:eastAsia="zh-CN"/>
        </w:rPr>
        <w:t xml:space="preserve"> against Wangiri, Call of Death</w:t>
      </w:r>
      <w:r w:rsidR="00DA6E59">
        <w:rPr>
          <w:rFonts w:hint="eastAsia"/>
          <w:lang w:eastAsia="zh-CN"/>
        </w:rPr>
        <w:t>.</w:t>
      </w:r>
    </w:p>
    <w:p w:rsidR="009F7AFF" w:rsidRPr="00F04DC9" w:rsidRDefault="009F7AFF" w:rsidP="003E396E">
      <w:pPr>
        <w:rPr>
          <w:lang w:eastAsia="zh-CN"/>
        </w:rPr>
      </w:pPr>
    </w:p>
    <w:sectPr w:rsidR="009F7AFF" w:rsidRPr="00F04DC9" w:rsidSect="00F34D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C94" w:rsidRDefault="00B77C94">
      <w:r>
        <w:separator/>
      </w:r>
    </w:p>
  </w:endnote>
  <w:endnote w:type="continuationSeparator" w:id="0">
    <w:p w:rsidR="00B77C94" w:rsidRDefault="00B77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C94" w:rsidRDefault="00B77C94">
      <w:r>
        <w:separator/>
      </w:r>
    </w:p>
  </w:footnote>
  <w:footnote w:type="continuationSeparator" w:id="0">
    <w:p w:rsidR="00B77C94" w:rsidRDefault="00B77C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F7ED3"/>
    <w:multiLevelType w:val="hybridMultilevel"/>
    <w:tmpl w:val="9A309828"/>
    <w:lvl w:ilvl="0" w:tplc="5114FF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5B82D51"/>
    <w:multiLevelType w:val="hybridMultilevel"/>
    <w:tmpl w:val="67FCC8C2"/>
    <w:lvl w:ilvl="0" w:tplc="23F245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CAC020E"/>
    <w:multiLevelType w:val="hybridMultilevel"/>
    <w:tmpl w:val="9080054A"/>
    <w:lvl w:ilvl="0" w:tplc="7EC4C8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162DAF"/>
    <w:multiLevelType w:val="hybridMultilevel"/>
    <w:tmpl w:val="55A65102"/>
    <w:lvl w:ilvl="0" w:tplc="97089A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E76B33"/>
    <w:multiLevelType w:val="hybridMultilevel"/>
    <w:tmpl w:val="2DEE909A"/>
    <w:lvl w:ilvl="0" w:tplc="9CB410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384203"/>
    <w:multiLevelType w:val="hybridMultilevel"/>
    <w:tmpl w:val="D66ECE22"/>
    <w:lvl w:ilvl="0" w:tplc="412A6764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2692163"/>
    <w:multiLevelType w:val="hybridMultilevel"/>
    <w:tmpl w:val="8AA6853C"/>
    <w:lvl w:ilvl="0" w:tplc="54DE5A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DDA0E60"/>
    <w:multiLevelType w:val="hybridMultilevel"/>
    <w:tmpl w:val="5B38E0A4"/>
    <w:lvl w:ilvl="0" w:tplc="02A23B5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E5E7609"/>
    <w:multiLevelType w:val="hybridMultilevel"/>
    <w:tmpl w:val="E06E6CB0"/>
    <w:lvl w:ilvl="0" w:tplc="766C6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54317DF"/>
    <w:multiLevelType w:val="hybridMultilevel"/>
    <w:tmpl w:val="01D48888"/>
    <w:lvl w:ilvl="0" w:tplc="40623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6C9603B"/>
    <w:multiLevelType w:val="hybridMultilevel"/>
    <w:tmpl w:val="CBF2A898"/>
    <w:lvl w:ilvl="0" w:tplc="1422B044">
      <w:start w:val="3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6"/>
  </w:num>
  <w:num w:numId="11">
    <w:abstractNumId w:val="12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13"/>
  </w:num>
  <w:num w:numId="22">
    <w:abstractNumId w:val="24"/>
  </w:num>
  <w:num w:numId="23">
    <w:abstractNumId w:val="15"/>
  </w:num>
  <w:num w:numId="24">
    <w:abstractNumId w:val="8"/>
  </w:num>
  <w:num w:numId="25">
    <w:abstractNumId w:val="16"/>
  </w:num>
  <w:num w:numId="26">
    <w:abstractNumId w:val="18"/>
  </w:num>
  <w:num w:numId="27">
    <w:abstractNumId w:val="21"/>
  </w:num>
  <w:num w:numId="28">
    <w:abstractNumId w:val="17"/>
  </w:num>
  <w:num w:numId="29">
    <w:abstractNumId w:val="14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09F9"/>
    <w:rsid w:val="00000EEF"/>
    <w:rsid w:val="00003C07"/>
    <w:rsid w:val="00005439"/>
    <w:rsid w:val="00007287"/>
    <w:rsid w:val="00012515"/>
    <w:rsid w:val="00012BD9"/>
    <w:rsid w:val="0001516B"/>
    <w:rsid w:val="00024564"/>
    <w:rsid w:val="0002489D"/>
    <w:rsid w:val="00027487"/>
    <w:rsid w:val="000311C2"/>
    <w:rsid w:val="000361C2"/>
    <w:rsid w:val="00036A80"/>
    <w:rsid w:val="000408AE"/>
    <w:rsid w:val="00042E8D"/>
    <w:rsid w:val="00046175"/>
    <w:rsid w:val="0004704B"/>
    <w:rsid w:val="00050997"/>
    <w:rsid w:val="00056863"/>
    <w:rsid w:val="00060F1D"/>
    <w:rsid w:val="0006504B"/>
    <w:rsid w:val="0006530D"/>
    <w:rsid w:val="000665AA"/>
    <w:rsid w:val="00066FFE"/>
    <w:rsid w:val="00067088"/>
    <w:rsid w:val="00071D99"/>
    <w:rsid w:val="000819D8"/>
    <w:rsid w:val="00081D25"/>
    <w:rsid w:val="00085C01"/>
    <w:rsid w:val="000A0F3C"/>
    <w:rsid w:val="000B18EB"/>
    <w:rsid w:val="000B4E04"/>
    <w:rsid w:val="000B50C7"/>
    <w:rsid w:val="000B756E"/>
    <w:rsid w:val="000B7F27"/>
    <w:rsid w:val="000C09D0"/>
    <w:rsid w:val="000C477E"/>
    <w:rsid w:val="000C6C60"/>
    <w:rsid w:val="000D0DB3"/>
    <w:rsid w:val="000D6DC0"/>
    <w:rsid w:val="000E3D91"/>
    <w:rsid w:val="000E47CC"/>
    <w:rsid w:val="000F4B2E"/>
    <w:rsid w:val="0010086A"/>
    <w:rsid w:val="00105EDA"/>
    <w:rsid w:val="00112864"/>
    <w:rsid w:val="00121429"/>
    <w:rsid w:val="00121C59"/>
    <w:rsid w:val="0012365D"/>
    <w:rsid w:val="00126DB4"/>
    <w:rsid w:val="00131A46"/>
    <w:rsid w:val="001331ED"/>
    <w:rsid w:val="001358E2"/>
    <w:rsid w:val="00136119"/>
    <w:rsid w:val="001404D6"/>
    <w:rsid w:val="001412A4"/>
    <w:rsid w:val="00152970"/>
    <w:rsid w:val="001553E1"/>
    <w:rsid w:val="001559EC"/>
    <w:rsid w:val="00155D0F"/>
    <w:rsid w:val="001576D6"/>
    <w:rsid w:val="00163FE1"/>
    <w:rsid w:val="0016552A"/>
    <w:rsid w:val="001667C3"/>
    <w:rsid w:val="00166916"/>
    <w:rsid w:val="00183443"/>
    <w:rsid w:val="001900B6"/>
    <w:rsid w:val="0019766A"/>
    <w:rsid w:val="001A18C3"/>
    <w:rsid w:val="001A1C7F"/>
    <w:rsid w:val="001A7070"/>
    <w:rsid w:val="001B22AF"/>
    <w:rsid w:val="001B24D3"/>
    <w:rsid w:val="001B5DD0"/>
    <w:rsid w:val="001C3A7F"/>
    <w:rsid w:val="001C3EC8"/>
    <w:rsid w:val="001D2BD4"/>
    <w:rsid w:val="001F510C"/>
    <w:rsid w:val="001F526C"/>
    <w:rsid w:val="00202A38"/>
    <w:rsid w:val="00203728"/>
    <w:rsid w:val="0020395B"/>
    <w:rsid w:val="00207F3D"/>
    <w:rsid w:val="00215D53"/>
    <w:rsid w:val="0022049F"/>
    <w:rsid w:val="00220603"/>
    <w:rsid w:val="00226AF9"/>
    <w:rsid w:val="0024204F"/>
    <w:rsid w:val="00244C9A"/>
    <w:rsid w:val="00260797"/>
    <w:rsid w:val="00274D46"/>
    <w:rsid w:val="002774A6"/>
    <w:rsid w:val="00281BA6"/>
    <w:rsid w:val="002A10C0"/>
    <w:rsid w:val="002A2361"/>
    <w:rsid w:val="002A29F7"/>
    <w:rsid w:val="002A7EA9"/>
    <w:rsid w:val="002B2922"/>
    <w:rsid w:val="002C271C"/>
    <w:rsid w:val="002C30AC"/>
    <w:rsid w:val="002D6CEE"/>
    <w:rsid w:val="002D7D8D"/>
    <w:rsid w:val="002F0265"/>
    <w:rsid w:val="002F269B"/>
    <w:rsid w:val="002F2CA1"/>
    <w:rsid w:val="002F4683"/>
    <w:rsid w:val="002F6692"/>
    <w:rsid w:val="002F7A35"/>
    <w:rsid w:val="002F7BD5"/>
    <w:rsid w:val="003121F5"/>
    <w:rsid w:val="003131D0"/>
    <w:rsid w:val="00315DBA"/>
    <w:rsid w:val="00317018"/>
    <w:rsid w:val="003255FB"/>
    <w:rsid w:val="00330736"/>
    <w:rsid w:val="003408DD"/>
    <w:rsid w:val="00344D92"/>
    <w:rsid w:val="00360DF8"/>
    <w:rsid w:val="00365035"/>
    <w:rsid w:val="0036686D"/>
    <w:rsid w:val="00366F65"/>
    <w:rsid w:val="00371032"/>
    <w:rsid w:val="003750F5"/>
    <w:rsid w:val="003A0318"/>
    <w:rsid w:val="003A2363"/>
    <w:rsid w:val="003B1954"/>
    <w:rsid w:val="003B582B"/>
    <w:rsid w:val="003C5A97"/>
    <w:rsid w:val="003E396E"/>
    <w:rsid w:val="003E525D"/>
    <w:rsid w:val="003F2530"/>
    <w:rsid w:val="003F52B2"/>
    <w:rsid w:val="003F6BA9"/>
    <w:rsid w:val="00401931"/>
    <w:rsid w:val="004143A9"/>
    <w:rsid w:val="00425386"/>
    <w:rsid w:val="00425985"/>
    <w:rsid w:val="00426237"/>
    <w:rsid w:val="00426DE4"/>
    <w:rsid w:val="004329D2"/>
    <w:rsid w:val="00436A8A"/>
    <w:rsid w:val="00437071"/>
    <w:rsid w:val="00444529"/>
    <w:rsid w:val="00461067"/>
    <w:rsid w:val="00477A8A"/>
    <w:rsid w:val="00486268"/>
    <w:rsid w:val="004924E1"/>
    <w:rsid w:val="00494672"/>
    <w:rsid w:val="004A09D7"/>
    <w:rsid w:val="004A16DA"/>
    <w:rsid w:val="004A332D"/>
    <w:rsid w:val="004B7F59"/>
    <w:rsid w:val="004C7F90"/>
    <w:rsid w:val="004D3CD8"/>
    <w:rsid w:val="004D55C2"/>
    <w:rsid w:val="004D5DB2"/>
    <w:rsid w:val="004E5752"/>
    <w:rsid w:val="004E6FB9"/>
    <w:rsid w:val="004F1C9D"/>
    <w:rsid w:val="004F2C7C"/>
    <w:rsid w:val="004F6835"/>
    <w:rsid w:val="00500212"/>
    <w:rsid w:val="00504B31"/>
    <w:rsid w:val="005169DC"/>
    <w:rsid w:val="005233A7"/>
    <w:rsid w:val="00524B1A"/>
    <w:rsid w:val="00525404"/>
    <w:rsid w:val="00532584"/>
    <w:rsid w:val="0053480F"/>
    <w:rsid w:val="005377A4"/>
    <w:rsid w:val="005407C2"/>
    <w:rsid w:val="00545A95"/>
    <w:rsid w:val="00546F70"/>
    <w:rsid w:val="00552B84"/>
    <w:rsid w:val="005560E2"/>
    <w:rsid w:val="00556D04"/>
    <w:rsid w:val="005579D5"/>
    <w:rsid w:val="005611E4"/>
    <w:rsid w:val="00562B2A"/>
    <w:rsid w:val="005700FE"/>
    <w:rsid w:val="005729C4"/>
    <w:rsid w:val="00575458"/>
    <w:rsid w:val="0057579E"/>
    <w:rsid w:val="0058216C"/>
    <w:rsid w:val="00582C70"/>
    <w:rsid w:val="0059227B"/>
    <w:rsid w:val="00593651"/>
    <w:rsid w:val="00597F10"/>
    <w:rsid w:val="005A287C"/>
    <w:rsid w:val="005B49C1"/>
    <w:rsid w:val="005B4C94"/>
    <w:rsid w:val="005B5A0C"/>
    <w:rsid w:val="005B5BA9"/>
    <w:rsid w:val="005B795D"/>
    <w:rsid w:val="005C4F49"/>
    <w:rsid w:val="005D27CF"/>
    <w:rsid w:val="005D66B0"/>
    <w:rsid w:val="005E1873"/>
    <w:rsid w:val="005E3008"/>
    <w:rsid w:val="005E49BA"/>
    <w:rsid w:val="005E76CF"/>
    <w:rsid w:val="005F231A"/>
    <w:rsid w:val="005F289A"/>
    <w:rsid w:val="005F7647"/>
    <w:rsid w:val="00600DFD"/>
    <w:rsid w:val="00603760"/>
    <w:rsid w:val="0060623D"/>
    <w:rsid w:val="0060697F"/>
    <w:rsid w:val="006077E5"/>
    <w:rsid w:val="00613F7F"/>
    <w:rsid w:val="006221CB"/>
    <w:rsid w:val="00632AD4"/>
    <w:rsid w:val="00634B44"/>
    <w:rsid w:val="00646BEA"/>
    <w:rsid w:val="00651033"/>
    <w:rsid w:val="00652248"/>
    <w:rsid w:val="00657B80"/>
    <w:rsid w:val="006661E6"/>
    <w:rsid w:val="006746DD"/>
    <w:rsid w:val="00674E1B"/>
    <w:rsid w:val="006758DC"/>
    <w:rsid w:val="00680FD2"/>
    <w:rsid w:val="00683C00"/>
    <w:rsid w:val="00683F0C"/>
    <w:rsid w:val="0068519A"/>
    <w:rsid w:val="00687998"/>
    <w:rsid w:val="00690011"/>
    <w:rsid w:val="006928B2"/>
    <w:rsid w:val="0069510D"/>
    <w:rsid w:val="00696EE5"/>
    <w:rsid w:val="00697D5B"/>
    <w:rsid w:val="006A29A2"/>
    <w:rsid w:val="006A3FA9"/>
    <w:rsid w:val="006B38A0"/>
    <w:rsid w:val="006B3EBA"/>
    <w:rsid w:val="006B63B2"/>
    <w:rsid w:val="006C220B"/>
    <w:rsid w:val="006C3E0B"/>
    <w:rsid w:val="006C6023"/>
    <w:rsid w:val="006D0058"/>
    <w:rsid w:val="006D2749"/>
    <w:rsid w:val="006D2B7C"/>
    <w:rsid w:val="006D340A"/>
    <w:rsid w:val="006D6D5F"/>
    <w:rsid w:val="006E7C23"/>
    <w:rsid w:val="006F0206"/>
    <w:rsid w:val="006F4A5C"/>
    <w:rsid w:val="0070173B"/>
    <w:rsid w:val="00703BC3"/>
    <w:rsid w:val="007048FD"/>
    <w:rsid w:val="00711071"/>
    <w:rsid w:val="00716A77"/>
    <w:rsid w:val="00717FBF"/>
    <w:rsid w:val="007305E3"/>
    <w:rsid w:val="0073105D"/>
    <w:rsid w:val="00734C2D"/>
    <w:rsid w:val="00737D5E"/>
    <w:rsid w:val="00741FD6"/>
    <w:rsid w:val="007510EA"/>
    <w:rsid w:val="00751B8A"/>
    <w:rsid w:val="00757208"/>
    <w:rsid w:val="00760F21"/>
    <w:rsid w:val="007619DA"/>
    <w:rsid w:val="00765B9D"/>
    <w:rsid w:val="00785442"/>
    <w:rsid w:val="0079189D"/>
    <w:rsid w:val="00793346"/>
    <w:rsid w:val="00795CC2"/>
    <w:rsid w:val="007979F6"/>
    <w:rsid w:val="007A7244"/>
    <w:rsid w:val="007B5062"/>
    <w:rsid w:val="007C27B0"/>
    <w:rsid w:val="007C37C1"/>
    <w:rsid w:val="007C471C"/>
    <w:rsid w:val="007C737B"/>
    <w:rsid w:val="007D57B5"/>
    <w:rsid w:val="007E40D2"/>
    <w:rsid w:val="007E7B38"/>
    <w:rsid w:val="007F300B"/>
    <w:rsid w:val="007F5BE2"/>
    <w:rsid w:val="00801595"/>
    <w:rsid w:val="0080507B"/>
    <w:rsid w:val="008069CF"/>
    <w:rsid w:val="00814131"/>
    <w:rsid w:val="00815335"/>
    <w:rsid w:val="00815609"/>
    <w:rsid w:val="00824DF5"/>
    <w:rsid w:val="00830F8D"/>
    <w:rsid w:val="00832950"/>
    <w:rsid w:val="00833658"/>
    <w:rsid w:val="00837735"/>
    <w:rsid w:val="008452C1"/>
    <w:rsid w:val="00857B0F"/>
    <w:rsid w:val="00857C35"/>
    <w:rsid w:val="00860DB5"/>
    <w:rsid w:val="00860FA9"/>
    <w:rsid w:val="00861F22"/>
    <w:rsid w:val="00871C3F"/>
    <w:rsid w:val="00876FE8"/>
    <w:rsid w:val="008813F1"/>
    <w:rsid w:val="00881B39"/>
    <w:rsid w:val="0088306D"/>
    <w:rsid w:val="00883ED8"/>
    <w:rsid w:val="00892D50"/>
    <w:rsid w:val="00893DBF"/>
    <w:rsid w:val="0089473A"/>
    <w:rsid w:val="008A191A"/>
    <w:rsid w:val="008A52EE"/>
    <w:rsid w:val="008B01B9"/>
    <w:rsid w:val="008B363E"/>
    <w:rsid w:val="008D0A8A"/>
    <w:rsid w:val="008D6568"/>
    <w:rsid w:val="008E02FD"/>
    <w:rsid w:val="008E074A"/>
    <w:rsid w:val="008E6A53"/>
    <w:rsid w:val="008E6B95"/>
    <w:rsid w:val="008E74F6"/>
    <w:rsid w:val="008F1ACE"/>
    <w:rsid w:val="009052E0"/>
    <w:rsid w:val="009059F3"/>
    <w:rsid w:val="00910E01"/>
    <w:rsid w:val="00912C83"/>
    <w:rsid w:val="009134EB"/>
    <w:rsid w:val="0091531B"/>
    <w:rsid w:val="00915DA3"/>
    <w:rsid w:val="009243E5"/>
    <w:rsid w:val="009269C6"/>
    <w:rsid w:val="00926ABD"/>
    <w:rsid w:val="00927B68"/>
    <w:rsid w:val="00932815"/>
    <w:rsid w:val="00934DA6"/>
    <w:rsid w:val="009351A3"/>
    <w:rsid w:val="0094318E"/>
    <w:rsid w:val="00945705"/>
    <w:rsid w:val="00945DA5"/>
    <w:rsid w:val="009519C1"/>
    <w:rsid w:val="009605A2"/>
    <w:rsid w:val="00960CCB"/>
    <w:rsid w:val="00960E49"/>
    <w:rsid w:val="0096215F"/>
    <w:rsid w:val="0096526A"/>
    <w:rsid w:val="00966D47"/>
    <w:rsid w:val="00973E1C"/>
    <w:rsid w:val="00981C21"/>
    <w:rsid w:val="00982BA5"/>
    <w:rsid w:val="00983CBD"/>
    <w:rsid w:val="00984F59"/>
    <w:rsid w:val="009B0CC4"/>
    <w:rsid w:val="009B1F44"/>
    <w:rsid w:val="009B3551"/>
    <w:rsid w:val="009C0DED"/>
    <w:rsid w:val="009C1A6E"/>
    <w:rsid w:val="009C677D"/>
    <w:rsid w:val="009E0F2F"/>
    <w:rsid w:val="009E4E1D"/>
    <w:rsid w:val="009F3712"/>
    <w:rsid w:val="009F7AFF"/>
    <w:rsid w:val="00A01D62"/>
    <w:rsid w:val="00A03455"/>
    <w:rsid w:val="00A06970"/>
    <w:rsid w:val="00A07113"/>
    <w:rsid w:val="00A07B67"/>
    <w:rsid w:val="00A13E3E"/>
    <w:rsid w:val="00A141C1"/>
    <w:rsid w:val="00A16F3D"/>
    <w:rsid w:val="00A219BE"/>
    <w:rsid w:val="00A2224B"/>
    <w:rsid w:val="00A23B33"/>
    <w:rsid w:val="00A23EC1"/>
    <w:rsid w:val="00A26698"/>
    <w:rsid w:val="00A26F7C"/>
    <w:rsid w:val="00A37D7F"/>
    <w:rsid w:val="00A403D8"/>
    <w:rsid w:val="00A44FB4"/>
    <w:rsid w:val="00A5181D"/>
    <w:rsid w:val="00A54926"/>
    <w:rsid w:val="00A6773B"/>
    <w:rsid w:val="00A70D0F"/>
    <w:rsid w:val="00A73A6D"/>
    <w:rsid w:val="00A764FC"/>
    <w:rsid w:val="00A83F60"/>
    <w:rsid w:val="00A84A94"/>
    <w:rsid w:val="00A84B4A"/>
    <w:rsid w:val="00A85A41"/>
    <w:rsid w:val="00A8623B"/>
    <w:rsid w:val="00A93314"/>
    <w:rsid w:val="00A939A2"/>
    <w:rsid w:val="00AA2883"/>
    <w:rsid w:val="00AA73B9"/>
    <w:rsid w:val="00AC39FE"/>
    <w:rsid w:val="00AC5616"/>
    <w:rsid w:val="00AC625C"/>
    <w:rsid w:val="00AD1729"/>
    <w:rsid w:val="00AD1FAC"/>
    <w:rsid w:val="00AD47F9"/>
    <w:rsid w:val="00AD4863"/>
    <w:rsid w:val="00AE0816"/>
    <w:rsid w:val="00AF1E23"/>
    <w:rsid w:val="00AF2882"/>
    <w:rsid w:val="00AF3B5A"/>
    <w:rsid w:val="00B00B11"/>
    <w:rsid w:val="00B01AFF"/>
    <w:rsid w:val="00B06B77"/>
    <w:rsid w:val="00B10079"/>
    <w:rsid w:val="00B1162A"/>
    <w:rsid w:val="00B13CEF"/>
    <w:rsid w:val="00B2316A"/>
    <w:rsid w:val="00B260AA"/>
    <w:rsid w:val="00B27E39"/>
    <w:rsid w:val="00B3035A"/>
    <w:rsid w:val="00B35492"/>
    <w:rsid w:val="00B35B97"/>
    <w:rsid w:val="00B36CB1"/>
    <w:rsid w:val="00B378D3"/>
    <w:rsid w:val="00B40304"/>
    <w:rsid w:val="00B40DB8"/>
    <w:rsid w:val="00B431FB"/>
    <w:rsid w:val="00B43C2E"/>
    <w:rsid w:val="00B461DF"/>
    <w:rsid w:val="00B475D1"/>
    <w:rsid w:val="00B538B3"/>
    <w:rsid w:val="00B54E48"/>
    <w:rsid w:val="00B63890"/>
    <w:rsid w:val="00B72A3A"/>
    <w:rsid w:val="00B73372"/>
    <w:rsid w:val="00B7637E"/>
    <w:rsid w:val="00B77C94"/>
    <w:rsid w:val="00B839B4"/>
    <w:rsid w:val="00B91F1F"/>
    <w:rsid w:val="00B96025"/>
    <w:rsid w:val="00BA30C3"/>
    <w:rsid w:val="00BA5FA2"/>
    <w:rsid w:val="00BA621A"/>
    <w:rsid w:val="00BB0D6C"/>
    <w:rsid w:val="00BB33A5"/>
    <w:rsid w:val="00BB3713"/>
    <w:rsid w:val="00BB41A0"/>
    <w:rsid w:val="00BC412C"/>
    <w:rsid w:val="00BC4664"/>
    <w:rsid w:val="00BC63DB"/>
    <w:rsid w:val="00BD6752"/>
    <w:rsid w:val="00BE633F"/>
    <w:rsid w:val="00BE7943"/>
    <w:rsid w:val="00C022E3"/>
    <w:rsid w:val="00C02D81"/>
    <w:rsid w:val="00C037CC"/>
    <w:rsid w:val="00C106BD"/>
    <w:rsid w:val="00C1660E"/>
    <w:rsid w:val="00C22E8A"/>
    <w:rsid w:val="00C23DB3"/>
    <w:rsid w:val="00C327AC"/>
    <w:rsid w:val="00C42B2E"/>
    <w:rsid w:val="00C4346F"/>
    <w:rsid w:val="00C45CC9"/>
    <w:rsid w:val="00C4712D"/>
    <w:rsid w:val="00C53E2C"/>
    <w:rsid w:val="00C71EC9"/>
    <w:rsid w:val="00C726AD"/>
    <w:rsid w:val="00C75915"/>
    <w:rsid w:val="00C92AE7"/>
    <w:rsid w:val="00C94F55"/>
    <w:rsid w:val="00CA411F"/>
    <w:rsid w:val="00CA4334"/>
    <w:rsid w:val="00CA7D62"/>
    <w:rsid w:val="00CB2374"/>
    <w:rsid w:val="00CC5E25"/>
    <w:rsid w:val="00CD74C4"/>
    <w:rsid w:val="00CE23E8"/>
    <w:rsid w:val="00CE2E37"/>
    <w:rsid w:val="00CE38A5"/>
    <w:rsid w:val="00CE50D7"/>
    <w:rsid w:val="00CE6535"/>
    <w:rsid w:val="00CF2A78"/>
    <w:rsid w:val="00CF75F2"/>
    <w:rsid w:val="00D01B84"/>
    <w:rsid w:val="00D11216"/>
    <w:rsid w:val="00D2050C"/>
    <w:rsid w:val="00D308A0"/>
    <w:rsid w:val="00D33F71"/>
    <w:rsid w:val="00D34559"/>
    <w:rsid w:val="00D400F4"/>
    <w:rsid w:val="00D4062B"/>
    <w:rsid w:val="00D45465"/>
    <w:rsid w:val="00D5050B"/>
    <w:rsid w:val="00D54C14"/>
    <w:rsid w:val="00D62265"/>
    <w:rsid w:val="00D734EF"/>
    <w:rsid w:val="00D84C13"/>
    <w:rsid w:val="00D8512E"/>
    <w:rsid w:val="00D96F1A"/>
    <w:rsid w:val="00DA1E58"/>
    <w:rsid w:val="00DA2E4F"/>
    <w:rsid w:val="00DA305C"/>
    <w:rsid w:val="00DA31C0"/>
    <w:rsid w:val="00DA4677"/>
    <w:rsid w:val="00DA51A6"/>
    <w:rsid w:val="00DA6E59"/>
    <w:rsid w:val="00DA6FEA"/>
    <w:rsid w:val="00DB225D"/>
    <w:rsid w:val="00DB696A"/>
    <w:rsid w:val="00DD25E9"/>
    <w:rsid w:val="00DE4EF2"/>
    <w:rsid w:val="00DE607E"/>
    <w:rsid w:val="00DE6D67"/>
    <w:rsid w:val="00DF1FF6"/>
    <w:rsid w:val="00DF2C0E"/>
    <w:rsid w:val="00DF313F"/>
    <w:rsid w:val="00E01530"/>
    <w:rsid w:val="00E067CE"/>
    <w:rsid w:val="00E06FFB"/>
    <w:rsid w:val="00E111CF"/>
    <w:rsid w:val="00E14A5F"/>
    <w:rsid w:val="00E267F5"/>
    <w:rsid w:val="00E30155"/>
    <w:rsid w:val="00E31234"/>
    <w:rsid w:val="00E3354B"/>
    <w:rsid w:val="00E357A6"/>
    <w:rsid w:val="00E371A2"/>
    <w:rsid w:val="00E4113E"/>
    <w:rsid w:val="00E446E3"/>
    <w:rsid w:val="00E512F3"/>
    <w:rsid w:val="00E53EE2"/>
    <w:rsid w:val="00E54B7F"/>
    <w:rsid w:val="00E558EB"/>
    <w:rsid w:val="00E613D4"/>
    <w:rsid w:val="00E651E8"/>
    <w:rsid w:val="00E6529C"/>
    <w:rsid w:val="00E72D6F"/>
    <w:rsid w:val="00E77211"/>
    <w:rsid w:val="00E85AC1"/>
    <w:rsid w:val="00E87EE3"/>
    <w:rsid w:val="00E92244"/>
    <w:rsid w:val="00E93127"/>
    <w:rsid w:val="00E933D4"/>
    <w:rsid w:val="00EA10D4"/>
    <w:rsid w:val="00EA31AD"/>
    <w:rsid w:val="00EA31AE"/>
    <w:rsid w:val="00EA61BC"/>
    <w:rsid w:val="00EA7BD4"/>
    <w:rsid w:val="00EB551A"/>
    <w:rsid w:val="00EC64AF"/>
    <w:rsid w:val="00ED4954"/>
    <w:rsid w:val="00EE0943"/>
    <w:rsid w:val="00EF34FD"/>
    <w:rsid w:val="00F01DB5"/>
    <w:rsid w:val="00F02DF1"/>
    <w:rsid w:val="00F04DC9"/>
    <w:rsid w:val="00F06391"/>
    <w:rsid w:val="00F15345"/>
    <w:rsid w:val="00F24911"/>
    <w:rsid w:val="00F24DD5"/>
    <w:rsid w:val="00F2601F"/>
    <w:rsid w:val="00F27642"/>
    <w:rsid w:val="00F33BFC"/>
    <w:rsid w:val="00F3404D"/>
    <w:rsid w:val="00F349F6"/>
    <w:rsid w:val="00F34D40"/>
    <w:rsid w:val="00F35F59"/>
    <w:rsid w:val="00F402E8"/>
    <w:rsid w:val="00F50A56"/>
    <w:rsid w:val="00F538CB"/>
    <w:rsid w:val="00F61A00"/>
    <w:rsid w:val="00F63195"/>
    <w:rsid w:val="00F65E9D"/>
    <w:rsid w:val="00F67D05"/>
    <w:rsid w:val="00F76069"/>
    <w:rsid w:val="00F76943"/>
    <w:rsid w:val="00F82C5B"/>
    <w:rsid w:val="00F862FB"/>
    <w:rsid w:val="00F9127A"/>
    <w:rsid w:val="00F92DF1"/>
    <w:rsid w:val="00F9650A"/>
    <w:rsid w:val="00F97245"/>
    <w:rsid w:val="00F9759A"/>
    <w:rsid w:val="00FA2047"/>
    <w:rsid w:val="00FA6246"/>
    <w:rsid w:val="00FB04A3"/>
    <w:rsid w:val="00FB4B24"/>
    <w:rsid w:val="00FB5602"/>
    <w:rsid w:val="00FB687B"/>
    <w:rsid w:val="00FC17EA"/>
    <w:rsid w:val="00FE441F"/>
    <w:rsid w:val="00FE4F5F"/>
    <w:rsid w:val="00FE7763"/>
    <w:rsid w:val="00FE7D45"/>
    <w:rsid w:val="00FF0381"/>
    <w:rsid w:val="00FF25A1"/>
    <w:rsid w:val="00FF2D44"/>
    <w:rsid w:val="00FF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4D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34D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F34D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F34D4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34D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34D4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34D40"/>
    <w:pPr>
      <w:outlineLvl w:val="5"/>
    </w:pPr>
  </w:style>
  <w:style w:type="paragraph" w:styleId="7">
    <w:name w:val="heading 7"/>
    <w:basedOn w:val="H6"/>
    <w:next w:val="a"/>
    <w:qFormat/>
    <w:rsid w:val="00F34D40"/>
    <w:pPr>
      <w:outlineLvl w:val="6"/>
    </w:pPr>
  </w:style>
  <w:style w:type="paragraph" w:styleId="8">
    <w:name w:val="heading 8"/>
    <w:basedOn w:val="1"/>
    <w:next w:val="a"/>
    <w:qFormat/>
    <w:rsid w:val="00F34D4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4D4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34D4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34D40"/>
    <w:pPr>
      <w:spacing w:before="180"/>
      <w:ind w:left="2693" w:hanging="2693"/>
    </w:pPr>
    <w:rPr>
      <w:b/>
    </w:rPr>
  </w:style>
  <w:style w:type="paragraph" w:styleId="10">
    <w:name w:val="toc 1"/>
    <w:semiHidden/>
    <w:rsid w:val="00F34D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34D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34D40"/>
    <w:pPr>
      <w:ind w:left="1701" w:hanging="1701"/>
    </w:pPr>
  </w:style>
  <w:style w:type="paragraph" w:styleId="40">
    <w:name w:val="toc 4"/>
    <w:basedOn w:val="30"/>
    <w:semiHidden/>
    <w:rsid w:val="00F34D40"/>
    <w:pPr>
      <w:ind w:left="1418" w:hanging="1418"/>
    </w:pPr>
  </w:style>
  <w:style w:type="paragraph" w:styleId="30">
    <w:name w:val="toc 3"/>
    <w:basedOn w:val="20"/>
    <w:semiHidden/>
    <w:rsid w:val="00F34D40"/>
    <w:pPr>
      <w:ind w:left="1134" w:hanging="1134"/>
    </w:pPr>
  </w:style>
  <w:style w:type="paragraph" w:styleId="20">
    <w:name w:val="toc 2"/>
    <w:basedOn w:val="10"/>
    <w:semiHidden/>
    <w:rsid w:val="00F34D4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34D40"/>
    <w:pPr>
      <w:ind w:left="284"/>
    </w:pPr>
  </w:style>
  <w:style w:type="paragraph" w:styleId="11">
    <w:name w:val="index 1"/>
    <w:basedOn w:val="a"/>
    <w:semiHidden/>
    <w:rsid w:val="00F34D40"/>
    <w:pPr>
      <w:keepLines/>
      <w:spacing w:after="0"/>
    </w:pPr>
  </w:style>
  <w:style w:type="paragraph" w:customStyle="1" w:styleId="ZH">
    <w:name w:val="ZH"/>
    <w:rsid w:val="00F34D4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34D40"/>
    <w:pPr>
      <w:outlineLvl w:val="9"/>
    </w:pPr>
  </w:style>
  <w:style w:type="paragraph" w:styleId="22">
    <w:name w:val="List Number 2"/>
    <w:basedOn w:val="a3"/>
    <w:rsid w:val="00F34D40"/>
    <w:pPr>
      <w:ind w:left="851"/>
    </w:pPr>
  </w:style>
  <w:style w:type="paragraph" w:styleId="a3">
    <w:name w:val="List Number"/>
    <w:basedOn w:val="a4"/>
    <w:rsid w:val="00F34D40"/>
  </w:style>
  <w:style w:type="paragraph" w:styleId="a4">
    <w:name w:val="List"/>
    <w:basedOn w:val="a"/>
    <w:rsid w:val="00F34D4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F34D4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F34D40"/>
    <w:rPr>
      <w:b/>
      <w:position w:val="6"/>
      <w:sz w:val="16"/>
    </w:rPr>
  </w:style>
  <w:style w:type="paragraph" w:styleId="a7">
    <w:name w:val="footnote text"/>
    <w:basedOn w:val="a"/>
    <w:semiHidden/>
    <w:rsid w:val="00F34D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34D40"/>
    <w:rPr>
      <w:b/>
    </w:rPr>
  </w:style>
  <w:style w:type="paragraph" w:customStyle="1" w:styleId="TAC">
    <w:name w:val="TAC"/>
    <w:basedOn w:val="TAL"/>
    <w:rsid w:val="00F34D40"/>
    <w:pPr>
      <w:jc w:val="center"/>
    </w:pPr>
  </w:style>
  <w:style w:type="paragraph" w:customStyle="1" w:styleId="TAL">
    <w:name w:val="TAL"/>
    <w:basedOn w:val="a"/>
    <w:rsid w:val="00F34D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34D40"/>
    <w:pPr>
      <w:keepNext w:val="0"/>
      <w:spacing w:before="0" w:after="240"/>
    </w:pPr>
  </w:style>
  <w:style w:type="paragraph" w:customStyle="1" w:styleId="TH">
    <w:name w:val="TH"/>
    <w:basedOn w:val="a"/>
    <w:rsid w:val="00F34D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34D40"/>
    <w:pPr>
      <w:keepLines/>
      <w:ind w:left="1135" w:hanging="851"/>
    </w:pPr>
  </w:style>
  <w:style w:type="paragraph" w:styleId="90">
    <w:name w:val="toc 9"/>
    <w:basedOn w:val="80"/>
    <w:semiHidden/>
    <w:rsid w:val="00F34D40"/>
    <w:pPr>
      <w:ind w:left="1418" w:hanging="1418"/>
    </w:pPr>
  </w:style>
  <w:style w:type="paragraph" w:customStyle="1" w:styleId="EX">
    <w:name w:val="EX"/>
    <w:basedOn w:val="a"/>
    <w:rsid w:val="00F34D40"/>
    <w:pPr>
      <w:keepLines/>
      <w:ind w:left="1702" w:hanging="1418"/>
    </w:pPr>
  </w:style>
  <w:style w:type="paragraph" w:customStyle="1" w:styleId="FP">
    <w:name w:val="FP"/>
    <w:basedOn w:val="a"/>
    <w:rsid w:val="00F34D40"/>
    <w:pPr>
      <w:spacing w:after="0"/>
    </w:pPr>
  </w:style>
  <w:style w:type="paragraph" w:customStyle="1" w:styleId="LD">
    <w:name w:val="LD"/>
    <w:rsid w:val="00F34D4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34D40"/>
    <w:pPr>
      <w:spacing w:after="0"/>
    </w:pPr>
  </w:style>
  <w:style w:type="paragraph" w:customStyle="1" w:styleId="EW">
    <w:name w:val="EW"/>
    <w:basedOn w:val="EX"/>
    <w:rsid w:val="00F34D40"/>
    <w:pPr>
      <w:spacing w:after="0"/>
    </w:pPr>
  </w:style>
  <w:style w:type="paragraph" w:styleId="60">
    <w:name w:val="toc 6"/>
    <w:basedOn w:val="50"/>
    <w:next w:val="a"/>
    <w:semiHidden/>
    <w:rsid w:val="00F34D40"/>
    <w:pPr>
      <w:ind w:left="1985" w:hanging="1985"/>
    </w:pPr>
  </w:style>
  <w:style w:type="paragraph" w:styleId="70">
    <w:name w:val="toc 7"/>
    <w:basedOn w:val="60"/>
    <w:next w:val="a"/>
    <w:semiHidden/>
    <w:rsid w:val="00F34D40"/>
    <w:pPr>
      <w:ind w:left="2268" w:hanging="2268"/>
    </w:pPr>
  </w:style>
  <w:style w:type="paragraph" w:styleId="23">
    <w:name w:val="List Bullet 2"/>
    <w:basedOn w:val="a8"/>
    <w:rsid w:val="00F34D40"/>
    <w:pPr>
      <w:ind w:left="851"/>
    </w:pPr>
  </w:style>
  <w:style w:type="paragraph" w:styleId="a8">
    <w:name w:val="List Bullet"/>
    <w:basedOn w:val="a4"/>
    <w:rsid w:val="00F34D40"/>
  </w:style>
  <w:style w:type="paragraph" w:styleId="31">
    <w:name w:val="List Bullet 3"/>
    <w:basedOn w:val="23"/>
    <w:rsid w:val="00F34D40"/>
    <w:pPr>
      <w:ind w:left="1135"/>
    </w:pPr>
  </w:style>
  <w:style w:type="paragraph" w:customStyle="1" w:styleId="EQ">
    <w:name w:val="EQ"/>
    <w:basedOn w:val="a"/>
    <w:next w:val="a"/>
    <w:rsid w:val="00F34D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34D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4D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34D40"/>
    <w:pPr>
      <w:jc w:val="right"/>
    </w:pPr>
  </w:style>
  <w:style w:type="paragraph" w:customStyle="1" w:styleId="TAN">
    <w:name w:val="TAN"/>
    <w:basedOn w:val="TAL"/>
    <w:rsid w:val="00F34D40"/>
    <w:pPr>
      <w:ind w:left="851" w:hanging="851"/>
    </w:pPr>
  </w:style>
  <w:style w:type="paragraph" w:customStyle="1" w:styleId="ZA">
    <w:name w:val="ZA"/>
    <w:rsid w:val="00F34D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34D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34D4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34D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34D40"/>
    <w:pPr>
      <w:framePr w:wrap="notBeside" w:y="16161"/>
    </w:pPr>
  </w:style>
  <w:style w:type="character" w:customStyle="1" w:styleId="ZGSM">
    <w:name w:val="ZGSM"/>
    <w:rsid w:val="00F34D40"/>
  </w:style>
  <w:style w:type="paragraph" w:styleId="24">
    <w:name w:val="List 2"/>
    <w:basedOn w:val="a4"/>
    <w:rsid w:val="00F34D40"/>
    <w:pPr>
      <w:ind w:left="851"/>
    </w:pPr>
  </w:style>
  <w:style w:type="paragraph" w:customStyle="1" w:styleId="ZG">
    <w:name w:val="ZG"/>
    <w:rsid w:val="00F34D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34D40"/>
    <w:pPr>
      <w:ind w:left="1135"/>
    </w:pPr>
  </w:style>
  <w:style w:type="paragraph" w:styleId="41">
    <w:name w:val="List 4"/>
    <w:basedOn w:val="32"/>
    <w:rsid w:val="00F34D40"/>
    <w:pPr>
      <w:ind w:left="1418"/>
    </w:pPr>
  </w:style>
  <w:style w:type="paragraph" w:styleId="51">
    <w:name w:val="List 5"/>
    <w:basedOn w:val="41"/>
    <w:rsid w:val="00F34D40"/>
    <w:pPr>
      <w:ind w:left="1702"/>
    </w:pPr>
  </w:style>
  <w:style w:type="paragraph" w:customStyle="1" w:styleId="EditorsNote">
    <w:name w:val="Editor's Note"/>
    <w:basedOn w:val="NO"/>
    <w:rsid w:val="00F34D40"/>
    <w:rPr>
      <w:color w:val="FF0000"/>
    </w:rPr>
  </w:style>
  <w:style w:type="paragraph" w:styleId="42">
    <w:name w:val="List Bullet 4"/>
    <w:basedOn w:val="31"/>
    <w:rsid w:val="00F34D40"/>
    <w:pPr>
      <w:ind w:left="1418"/>
    </w:pPr>
  </w:style>
  <w:style w:type="paragraph" w:styleId="52">
    <w:name w:val="List Bullet 5"/>
    <w:basedOn w:val="42"/>
    <w:rsid w:val="00F34D40"/>
    <w:pPr>
      <w:ind w:left="1702"/>
    </w:pPr>
  </w:style>
  <w:style w:type="paragraph" w:customStyle="1" w:styleId="B1">
    <w:name w:val="B1"/>
    <w:basedOn w:val="a4"/>
    <w:rsid w:val="00F34D40"/>
  </w:style>
  <w:style w:type="paragraph" w:customStyle="1" w:styleId="B2">
    <w:name w:val="B2"/>
    <w:basedOn w:val="24"/>
    <w:rsid w:val="00F34D40"/>
  </w:style>
  <w:style w:type="paragraph" w:customStyle="1" w:styleId="B3">
    <w:name w:val="B3"/>
    <w:basedOn w:val="32"/>
    <w:rsid w:val="00F34D40"/>
  </w:style>
  <w:style w:type="paragraph" w:customStyle="1" w:styleId="B4">
    <w:name w:val="B4"/>
    <w:basedOn w:val="41"/>
    <w:rsid w:val="00F34D40"/>
  </w:style>
  <w:style w:type="paragraph" w:customStyle="1" w:styleId="B5">
    <w:name w:val="B5"/>
    <w:basedOn w:val="51"/>
    <w:rsid w:val="00F34D40"/>
  </w:style>
  <w:style w:type="paragraph" w:styleId="a9">
    <w:name w:val="footer"/>
    <w:basedOn w:val="a5"/>
    <w:rsid w:val="00F34D40"/>
    <w:pPr>
      <w:jc w:val="center"/>
    </w:pPr>
    <w:rPr>
      <w:i/>
    </w:rPr>
  </w:style>
  <w:style w:type="paragraph" w:customStyle="1" w:styleId="ZTD">
    <w:name w:val="ZTD"/>
    <w:basedOn w:val="ZB"/>
    <w:rsid w:val="00F34D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34D4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34D4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34D40"/>
    <w:rPr>
      <w:color w:val="0000FF"/>
      <w:u w:val="single"/>
    </w:rPr>
  </w:style>
  <w:style w:type="character" w:styleId="ab">
    <w:name w:val="annotation reference"/>
    <w:semiHidden/>
    <w:rsid w:val="00F34D40"/>
    <w:rPr>
      <w:sz w:val="16"/>
    </w:rPr>
  </w:style>
  <w:style w:type="paragraph" w:styleId="ac">
    <w:name w:val="annotation text"/>
    <w:basedOn w:val="a"/>
    <w:link w:val="Char"/>
    <w:semiHidden/>
    <w:rsid w:val="00F34D40"/>
  </w:style>
  <w:style w:type="character" w:styleId="ad">
    <w:name w:val="FollowedHyperlink"/>
    <w:rsid w:val="00F34D40"/>
    <w:rPr>
      <w:color w:val="800080"/>
      <w:u w:val="single"/>
    </w:rPr>
  </w:style>
  <w:style w:type="paragraph" w:styleId="ae">
    <w:name w:val="Balloon Text"/>
    <w:basedOn w:val="a"/>
    <w:semiHidden/>
    <w:rsid w:val="00F34D4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F34D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34D40"/>
  </w:style>
  <w:style w:type="paragraph" w:customStyle="1" w:styleId="Reference">
    <w:name w:val="Reference"/>
    <w:basedOn w:val="a"/>
    <w:rsid w:val="00F34D40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1A1C7F"/>
    <w:rPr>
      <w:b/>
      <w:bCs/>
    </w:rPr>
  </w:style>
  <w:style w:type="character" w:customStyle="1" w:styleId="Char">
    <w:name w:val="批注文字 Char"/>
    <w:link w:val="ac"/>
    <w:semiHidden/>
    <w:rsid w:val="001A1C7F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1A1C7F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7F5BE2"/>
    <w:pPr>
      <w:ind w:firstLineChars="200" w:firstLine="420"/>
    </w:pPr>
  </w:style>
  <w:style w:type="paragraph" w:styleId="af1">
    <w:name w:val="Document Map"/>
    <w:basedOn w:val="a"/>
    <w:link w:val="Char1"/>
    <w:rsid w:val="007979F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7979F6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CMCC2</cp:lastModifiedBy>
  <cp:revision>5</cp:revision>
  <cp:lastPrinted>1601-01-01T00:00:00Z</cp:lastPrinted>
  <dcterms:created xsi:type="dcterms:W3CDTF">2017-11-20T04:27:00Z</dcterms:created>
  <dcterms:modified xsi:type="dcterms:W3CDTF">2017-11-20T10:55:00Z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